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——多媒体、监控、网络安全及维护服务购买项目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多媒体、监控、网络安全及维护服务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购买、延续类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多媒体、监控、网络安全及维护服务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与第三方合作，负责政府各办公区的多媒体、监控、网络安全及维护服务工作。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多媒体、监控、网络安全及维护服务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与第三方合作，负责政府各办公区的多媒体、监控、网络安全及维护服务工作。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与第三方合作，负责政府各办公区的多媒体、监控、网络安全及维护服务工作。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与第三方合作，负责政府各办公区的多媒体、监控、网络安全及维护服务工作。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多媒体、监控、网络安全及维护服务费用</w:t>
            </w:r>
            <w:bookmarkEnd w:id="0"/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29A4B5A"/>
    <w:rsid w:val="4A503088"/>
    <w:rsid w:val="4F815F87"/>
    <w:rsid w:val="54F9326F"/>
    <w:rsid w:val="59467262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2024-08-29T03:34:19Z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